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E3D3B" w:rsidR="00D7129D" w:rsidP="00A72694" w:rsidRDefault="00D7129D" w14:paraId="2BB5F402" w14:textId="5F1A19BF">
      <w:pPr>
        <w:rPr>
          <w:rFonts w:cs="Arial" w:asciiTheme="minorHAnsi" w:hAnsiTheme="minorHAnsi"/>
          <w:lang w:val="nn-NO"/>
        </w:rPr>
      </w:pP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</w:p>
    <w:p w:rsidRPr="000E3D3B" w:rsidR="00B73A63" w:rsidP="00B73A63" w:rsidRDefault="004C44AB" w14:paraId="25EC5E4A" w14:textId="7F9D0F92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>Voss herad</w:t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</w:p>
    <w:p w:rsidRPr="000E3D3B" w:rsidR="00B73A63" w:rsidP="007E3505" w:rsidRDefault="00917F8B" w14:paraId="77EA0FAD" w14:textId="742DA803">
      <w:pPr>
        <w:pStyle w:val="Tittel"/>
        <w:rPr>
          <w:lang w:val="nn-NO"/>
        </w:rPr>
      </w:pPr>
      <w:r>
        <w:rPr>
          <w:lang w:val="nn-NO"/>
        </w:rPr>
        <w:t>Tilbodsbrev</w:t>
      </w:r>
    </w:p>
    <w:p w:rsidRPr="000E3D3B" w:rsidR="00B73A63" w:rsidP="00B73A63" w:rsidRDefault="00B73A63" w14:paraId="69685509" w14:textId="04F170C9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 xml:space="preserve">Dette dokumentet </w:t>
      </w:r>
      <w:r w:rsidRPr="000E3D3B">
        <w:rPr>
          <w:rFonts w:asciiTheme="minorHAnsi" w:hAnsiTheme="minorHAnsi"/>
          <w:sz w:val="22"/>
          <w:u w:val="single"/>
          <w:lang w:val="nn-NO"/>
        </w:rPr>
        <w:t>skal</w:t>
      </w:r>
      <w:r w:rsidRPr="000E3D3B">
        <w:rPr>
          <w:rFonts w:asciiTheme="minorHAnsi" w:hAnsiTheme="minorHAnsi"/>
          <w:sz w:val="22"/>
          <w:lang w:val="nn-NO"/>
        </w:rPr>
        <w:t xml:space="preserve"> </w:t>
      </w:r>
      <w:r w:rsidRPr="000E3D3B" w:rsidR="004F6C46">
        <w:rPr>
          <w:rFonts w:asciiTheme="minorHAnsi" w:hAnsiTheme="minorHAnsi"/>
          <w:sz w:val="22"/>
          <w:lang w:val="nn-NO"/>
        </w:rPr>
        <w:t>returnerast</w:t>
      </w:r>
      <w:r w:rsidRPr="000E3D3B">
        <w:rPr>
          <w:rFonts w:asciiTheme="minorHAnsi" w:hAnsiTheme="minorHAnsi"/>
          <w:sz w:val="22"/>
          <w:lang w:val="nn-NO"/>
        </w:rPr>
        <w:t xml:space="preserve"> signert og i utfylt stand til </w:t>
      </w:r>
      <w:r w:rsidRPr="000E3D3B" w:rsidR="004F6C46">
        <w:rPr>
          <w:rFonts w:asciiTheme="minorHAnsi" w:hAnsiTheme="minorHAnsi"/>
          <w:sz w:val="22"/>
          <w:lang w:val="nn-NO"/>
        </w:rPr>
        <w:t>oppdragsgivar</w:t>
      </w:r>
      <w:r w:rsidRPr="000E3D3B">
        <w:rPr>
          <w:rFonts w:asciiTheme="minorHAnsi" w:hAnsiTheme="minorHAnsi"/>
          <w:sz w:val="22"/>
          <w:lang w:val="nn-NO"/>
        </w:rPr>
        <w:t xml:space="preserve"> via KGV, som e</w:t>
      </w:r>
      <w:r w:rsidRPr="000E3D3B" w:rsidR="00824DB8">
        <w:rPr>
          <w:rFonts w:asciiTheme="minorHAnsi" w:hAnsiTheme="minorHAnsi"/>
          <w:sz w:val="22"/>
          <w:lang w:val="nn-NO"/>
        </w:rPr>
        <w:t>i</w:t>
      </w:r>
      <w:r w:rsidRPr="000E3D3B">
        <w:rPr>
          <w:rFonts w:asciiTheme="minorHAnsi" w:hAnsiTheme="minorHAnsi"/>
          <w:sz w:val="22"/>
          <w:lang w:val="nn-NO"/>
        </w:rPr>
        <w:t xml:space="preserve">n del av </w:t>
      </w:r>
      <w:r w:rsidRPr="000E3D3B" w:rsidR="004F6C46">
        <w:rPr>
          <w:rFonts w:asciiTheme="minorHAnsi" w:hAnsiTheme="minorHAnsi"/>
          <w:sz w:val="22"/>
          <w:lang w:val="nn-NO"/>
        </w:rPr>
        <w:t>tilbodet</w:t>
      </w:r>
      <w:r w:rsidRPr="000E3D3B">
        <w:rPr>
          <w:rFonts w:asciiTheme="minorHAnsi" w:hAnsiTheme="minorHAnsi"/>
          <w:sz w:val="22"/>
          <w:lang w:val="nn-NO"/>
        </w:rPr>
        <w:t xml:space="preserve">. </w:t>
      </w:r>
    </w:p>
    <w:p w:rsidRPr="000E3D3B" w:rsidR="00B73A63" w:rsidP="00B73A63" w:rsidRDefault="00B73A63" w14:paraId="62931767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p w:rsidRPr="000E3D3B" w:rsidR="00B73A63" w:rsidP="00B73A63" w:rsidRDefault="00B73A63" w14:paraId="3FF5C227" w14:textId="12F698F3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>Vi leverer med dette tilb</w:t>
      </w:r>
      <w:r w:rsidRPr="000E3D3B" w:rsidR="00824DB8">
        <w:rPr>
          <w:rFonts w:asciiTheme="minorHAnsi" w:hAnsiTheme="minorHAnsi"/>
          <w:sz w:val="22"/>
          <w:lang w:val="nn-NO"/>
        </w:rPr>
        <w:t>o</w:t>
      </w:r>
      <w:r w:rsidRPr="000E3D3B">
        <w:rPr>
          <w:rFonts w:asciiTheme="minorHAnsi" w:hAnsiTheme="minorHAnsi"/>
          <w:sz w:val="22"/>
          <w:lang w:val="nn-NO"/>
        </w:rPr>
        <w:t xml:space="preserve">d i konkurranse </w:t>
      </w:r>
      <w:r w:rsidR="00EC190A">
        <w:rPr>
          <w:rFonts w:asciiTheme="minorHAnsi" w:hAnsiTheme="minorHAnsi"/>
          <w:sz w:val="22"/>
          <w:lang w:val="nn-NO"/>
        </w:rPr>
        <w:t>om levering av lastebil til verkstaden, Voss herad.</w:t>
      </w:r>
    </w:p>
    <w:p w:rsidRPr="000E3D3B" w:rsidR="00B73A63" w:rsidP="004316B5" w:rsidRDefault="00824DB8" w14:paraId="5226360C" w14:textId="074C1917">
      <w:pPr>
        <w:pStyle w:val="Overskrift1"/>
        <w:rPr>
          <w:lang w:val="nn-NO"/>
        </w:rPr>
      </w:pPr>
      <w:r w:rsidRPr="000E3D3B">
        <w:rPr>
          <w:lang w:val="nn-NO"/>
        </w:rPr>
        <w:t>Tilbydars</w:t>
      </w:r>
      <w:r w:rsidRPr="000E3D3B" w:rsidR="00B73A63">
        <w:rPr>
          <w:lang w:val="nn-NO"/>
        </w:rPr>
        <w:t xml:space="preserve"> kontaktinformasjon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Pr="000E3D3B" w:rsidR="00B73A63" w:rsidTr="39195DCF" w14:paraId="5AE5A2CF" w14:textId="77777777">
        <w:tc>
          <w:tcPr>
            <w:tcW w:w="2405" w:type="dxa"/>
            <w:tcMar/>
          </w:tcPr>
          <w:p w:rsidRPr="000E3D3B" w:rsidR="00B73A63" w:rsidP="00B73A63" w:rsidRDefault="00B73A63" w14:paraId="1EF44912" w14:textId="7BCEB245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Na</w:t>
            </w:r>
            <w:r w:rsidRPr="000E3D3B" w:rsidR="00824DB8">
              <w:rPr>
                <w:rFonts w:asciiTheme="minorHAnsi" w:hAnsiTheme="minorHAnsi"/>
                <w:b/>
                <w:sz w:val="22"/>
                <w:lang w:val="nn-NO"/>
              </w:rPr>
              <w:t>m</w:t>
            </w: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n tilbyder: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0E3D3B" w:rsidR="00B73A63" w:rsidP="00B73A63" w:rsidRDefault="00B73A63" w14:paraId="1CA401CC" w14:textId="6E875971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 xml:space="preserve">[Sett inn </w:t>
            </w:r>
            <w:r w:rsidRPr="000E3D3B" w:rsidR="00824DB8">
              <w:rPr>
                <w:rFonts w:asciiTheme="minorHAnsi" w:hAnsiTheme="minorHAnsi"/>
                <w:sz w:val="22"/>
                <w:highlight w:val="yellow"/>
                <w:lang w:val="nn-NO"/>
              </w:rPr>
              <w:t>namn</w:t>
            </w: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]</w:t>
            </w:r>
          </w:p>
        </w:tc>
      </w:tr>
      <w:tr w:rsidRPr="000E3D3B" w:rsidR="00B73A63" w:rsidTr="39195DCF" w14:paraId="17358924" w14:textId="77777777">
        <w:tc>
          <w:tcPr>
            <w:tcW w:w="2405" w:type="dxa"/>
            <w:tcMar/>
          </w:tcPr>
          <w:p w:rsidRPr="000E3D3B" w:rsidR="00B73A63" w:rsidP="00B73A63" w:rsidRDefault="00B73A63" w14:paraId="36A3C5C7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Organisasjonsnummer: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0E3D3B" w:rsidR="00B73A63" w:rsidP="00B73A63" w:rsidRDefault="00B73A63" w14:paraId="43E73052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organisasjonsnr.]</w:t>
            </w:r>
          </w:p>
        </w:tc>
      </w:tr>
      <w:tr w:rsidRPr="000E3D3B" w:rsidR="00B73A63" w:rsidTr="39195DCF" w14:paraId="1186096F" w14:textId="77777777">
        <w:tc>
          <w:tcPr>
            <w:tcW w:w="2405" w:type="dxa"/>
            <w:tcMar/>
          </w:tcPr>
          <w:p w:rsidRPr="000E3D3B" w:rsidR="00B73A63" w:rsidP="00B73A63" w:rsidRDefault="00B73A63" w14:paraId="7BDAEB43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Adresse: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0E3D3B" w:rsidR="00B73A63" w:rsidP="00B73A63" w:rsidRDefault="00B73A63" w14:paraId="18806A98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postadresse]</w:t>
            </w:r>
          </w:p>
        </w:tc>
      </w:tr>
      <w:tr w:rsidRPr="000E3D3B" w:rsidR="00B73A63" w:rsidTr="39195DCF" w14:paraId="2A997D8C" w14:textId="77777777">
        <w:tc>
          <w:tcPr>
            <w:tcW w:w="2405" w:type="dxa"/>
            <w:tcMar/>
          </w:tcPr>
          <w:p w:rsidRPr="000E3D3B" w:rsidR="00B73A63" w:rsidP="00B73A63" w:rsidRDefault="00B73A63" w14:paraId="5E24B459" w14:textId="00117E78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 xml:space="preserve">Postnr. og </w:t>
            </w:r>
            <w:r w:rsidRPr="000E3D3B" w:rsidR="00824DB8">
              <w:rPr>
                <w:rFonts w:asciiTheme="minorHAnsi" w:hAnsiTheme="minorHAnsi"/>
                <w:b/>
                <w:sz w:val="22"/>
                <w:lang w:val="nn-NO"/>
              </w:rPr>
              <w:t>poststad</w:t>
            </w: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: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4316B5" w:rsidR="00B73A63" w:rsidP="00B73A63" w:rsidRDefault="00B73A63" w14:paraId="4127B00B" w14:textId="77777777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316B5">
              <w:rPr>
                <w:rFonts w:asciiTheme="minorHAnsi" w:hAnsiTheme="minorHAnsi"/>
                <w:sz w:val="22"/>
                <w:highlight w:val="yellow"/>
              </w:rPr>
              <w:t>[Sett inn postnummer og sted]</w:t>
            </w:r>
          </w:p>
        </w:tc>
      </w:tr>
      <w:tr w:rsidRPr="00F27544" w:rsidR="00B73A63" w:rsidTr="39195DCF" w14:paraId="1B7AEFE3" w14:textId="77777777">
        <w:tc>
          <w:tcPr>
            <w:tcW w:w="2405" w:type="dxa"/>
            <w:tcMar/>
          </w:tcPr>
          <w:p w:rsidRPr="000E3D3B" w:rsidR="00B73A63" w:rsidP="00B73A63" w:rsidRDefault="00B73A63" w14:paraId="5D723EBF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Kontaktperson: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0E3D3B" w:rsidR="00B73A63" w:rsidP="00B73A63" w:rsidRDefault="00B73A63" w14:paraId="02DE0BE5" w14:textId="7DC38121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 xml:space="preserve">[Sett inn </w:t>
            </w:r>
            <w:r w:rsidRPr="000E3D3B" w:rsidR="00824DB8">
              <w:rPr>
                <w:rFonts w:asciiTheme="minorHAnsi" w:hAnsiTheme="minorHAnsi"/>
                <w:sz w:val="22"/>
                <w:highlight w:val="yellow"/>
                <w:lang w:val="nn-NO"/>
              </w:rPr>
              <w:t>namn</w:t>
            </w: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 xml:space="preserve"> på kontaktperson for </w:t>
            </w:r>
            <w:r w:rsidRPr="000E3D3B" w:rsidR="00824DB8">
              <w:rPr>
                <w:rFonts w:asciiTheme="minorHAnsi" w:hAnsiTheme="minorHAnsi"/>
                <w:sz w:val="22"/>
                <w:highlight w:val="yellow"/>
                <w:lang w:val="nn-NO"/>
              </w:rPr>
              <w:t>tilbodet</w:t>
            </w: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]</w:t>
            </w:r>
          </w:p>
        </w:tc>
      </w:tr>
      <w:tr w:rsidRPr="000E3D3B" w:rsidR="00B73A63" w:rsidTr="39195DCF" w14:paraId="2122A8B5" w14:textId="77777777">
        <w:tc>
          <w:tcPr>
            <w:tcW w:w="2405" w:type="dxa"/>
            <w:tcMar/>
          </w:tcPr>
          <w:p w:rsidRPr="000E3D3B" w:rsidR="00B73A63" w:rsidP="00B73A63" w:rsidRDefault="00B73A63" w14:paraId="5651AAF0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Telefonnummer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0E3D3B" w:rsidR="00B73A63" w:rsidP="00B73A63" w:rsidRDefault="00B73A63" w14:paraId="16179102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direkte telefonnummer til kontaktperson]</w:t>
            </w:r>
          </w:p>
        </w:tc>
      </w:tr>
      <w:tr w:rsidRPr="000E3D3B" w:rsidR="00B73A63" w:rsidTr="39195DCF" w14:paraId="7F247172" w14:textId="77777777">
        <w:tc>
          <w:tcPr>
            <w:tcW w:w="2405" w:type="dxa"/>
            <w:tcMar/>
          </w:tcPr>
          <w:p w:rsidRPr="000E3D3B" w:rsidR="00B73A63" w:rsidP="00B73A63" w:rsidRDefault="00B73A63" w14:paraId="49AEFD52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E-post:</w:t>
            </w:r>
          </w:p>
        </w:tc>
        <w:tc>
          <w:tcPr>
            <w:tcW w:w="6945" w:type="dxa"/>
            <w:shd w:val="clear" w:color="auto" w:fill="FFFFFF" w:themeFill="background1"/>
            <w:tcMar/>
          </w:tcPr>
          <w:p w:rsidRPr="000E3D3B" w:rsidR="00B73A63" w:rsidP="00B73A63" w:rsidRDefault="00B73A63" w14:paraId="59391D43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e-post til kontaktperson]</w:t>
            </w:r>
          </w:p>
        </w:tc>
      </w:tr>
    </w:tbl>
    <w:p w:rsidRPr="000E3D3B" w:rsidR="00B73A63" w:rsidP="004316B5" w:rsidRDefault="00824DB8" w14:paraId="34212803" w14:textId="0059141E">
      <w:pPr>
        <w:pStyle w:val="Overskrift1"/>
        <w:rPr>
          <w:lang w:val="nn-NO"/>
        </w:rPr>
      </w:pPr>
      <w:r w:rsidRPr="000E3D3B">
        <w:rPr>
          <w:lang w:val="nn-NO"/>
        </w:rPr>
        <w:t>Tilbodets</w:t>
      </w:r>
      <w:r w:rsidRPr="000E3D3B" w:rsidR="00B73A63">
        <w:rPr>
          <w:lang w:val="nn-NO"/>
        </w:rPr>
        <w:t xml:space="preserve"> innh</w:t>
      </w:r>
      <w:r w:rsidRPr="000E3D3B" w:rsidR="009B1610">
        <w:rPr>
          <w:lang w:val="nn-NO"/>
        </w:rPr>
        <w:t>a</w:t>
      </w:r>
      <w:r w:rsidRPr="000E3D3B" w:rsidR="00B73A63">
        <w:rPr>
          <w:lang w:val="nn-NO"/>
        </w:rPr>
        <w:t>ld</w:t>
      </w:r>
    </w:p>
    <w:p w:rsidRPr="000E3D3B" w:rsidR="00B73A63" w:rsidP="00B73A63" w:rsidRDefault="009B1610" w14:paraId="281A08EE" w14:textId="762198CC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>Tilbodet</w:t>
      </w:r>
      <w:r w:rsidRPr="000E3D3B" w:rsidR="00B73A63">
        <w:rPr>
          <w:rFonts w:asciiTheme="minorHAnsi" w:hAnsiTheme="minorHAnsi"/>
          <w:sz w:val="22"/>
          <w:lang w:val="nn-NO"/>
        </w:rPr>
        <w:t xml:space="preserve"> består av </w:t>
      </w:r>
      <w:r w:rsidRPr="000E3D3B">
        <w:rPr>
          <w:rFonts w:asciiTheme="minorHAnsi" w:hAnsiTheme="minorHAnsi"/>
          <w:sz w:val="22"/>
          <w:lang w:val="nn-NO"/>
        </w:rPr>
        <w:t>følg</w:t>
      </w:r>
      <w:r w:rsidR="007E3505">
        <w:rPr>
          <w:rFonts w:asciiTheme="minorHAnsi" w:hAnsiTheme="minorHAnsi"/>
          <w:sz w:val="22"/>
          <w:lang w:val="nn-NO"/>
        </w:rPr>
        <w:t>j</w:t>
      </w:r>
      <w:r w:rsidRPr="000E3D3B">
        <w:rPr>
          <w:rFonts w:asciiTheme="minorHAnsi" w:hAnsiTheme="minorHAnsi"/>
          <w:sz w:val="22"/>
          <w:lang w:val="nn-NO"/>
        </w:rPr>
        <w:t>ande</w:t>
      </w:r>
      <w:r w:rsidRPr="000E3D3B" w:rsidR="00B73A63">
        <w:rPr>
          <w:rFonts w:asciiTheme="minorHAnsi" w:hAnsiTheme="minorHAnsi"/>
          <w:sz w:val="22"/>
          <w:lang w:val="nn-NO"/>
        </w:rPr>
        <w:t xml:space="preserve"> dokument:</w:t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 xml:space="preserve">         </w:t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3E5AFF">
        <w:rPr>
          <w:rFonts w:asciiTheme="minorHAnsi" w:hAnsiTheme="minorHAnsi"/>
          <w:sz w:val="22"/>
          <w:lang w:val="nn-NO"/>
        </w:rPr>
        <w:tab/>
      </w:r>
    </w:p>
    <w:p w:rsidRPr="000E3D3B" w:rsidR="00B73A63" w:rsidP="00B73A63" w:rsidRDefault="00B73A63" w14:paraId="09D55154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Pr="000E3D3B" w:rsidR="00B73A63" w:rsidTr="00A208FC" w14:paraId="001AB81D" w14:textId="77777777">
        <w:tc>
          <w:tcPr>
            <w:tcW w:w="8217" w:type="dxa"/>
            <w:shd w:val="clear" w:color="auto" w:fill="D9D9D9" w:themeFill="background1" w:themeFillShade="D9"/>
          </w:tcPr>
          <w:p w:rsidRPr="000E3D3B" w:rsidR="00B73A63" w:rsidP="00B73A63" w:rsidRDefault="00B73A63" w14:paraId="579DC633" w14:textId="77777777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Dokument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:rsidRPr="000E3D3B" w:rsidR="00B73A63" w:rsidP="00B73A63" w:rsidRDefault="00B73A63" w14:paraId="5AC985B1" w14:textId="77777777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Kryss av</w:t>
            </w:r>
          </w:p>
        </w:tc>
      </w:tr>
      <w:tr w:rsidRPr="000E3D3B" w:rsidR="00B73A63" w:rsidTr="00A208FC" w14:paraId="147C028D" w14:textId="77777777">
        <w:tc>
          <w:tcPr>
            <w:tcW w:w="8217" w:type="dxa"/>
          </w:tcPr>
          <w:p w:rsidRPr="000E3D3B" w:rsidR="00B73A63" w:rsidP="00B73A63" w:rsidRDefault="009B1610" w14:paraId="1C15D7BA" w14:textId="7470D380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lang w:val="nn-NO"/>
              </w:rPr>
              <w:t>Tilbydars</w:t>
            </w:r>
            <w:r w:rsidRPr="000E3D3B" w:rsidR="00B73A63">
              <w:rPr>
                <w:rFonts w:asciiTheme="minorHAnsi" w:hAnsiTheme="minorHAnsi"/>
                <w:sz w:val="22"/>
                <w:lang w:val="nn-NO"/>
              </w:rPr>
              <w:t xml:space="preserve"> avvik - lever utfylt mal dersom aktuelt</w:t>
            </w:r>
          </w:p>
        </w:tc>
        <w:tc>
          <w:tcPr>
            <w:tcW w:w="1133" w:type="dxa"/>
          </w:tcPr>
          <w:p w:rsidRPr="000E3D3B" w:rsidR="00B73A63" w:rsidP="00B73A63" w:rsidRDefault="00000000" w14:paraId="0D01ADFA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97858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B73A6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B73A63" w:rsidTr="00A208FC" w14:paraId="45D58A22" w14:textId="77777777">
        <w:tc>
          <w:tcPr>
            <w:tcW w:w="8217" w:type="dxa"/>
          </w:tcPr>
          <w:p w:rsidRPr="000E3D3B" w:rsidR="00B73A63" w:rsidP="00B73A63" w:rsidRDefault="003D4797" w14:paraId="747A8D92" w14:textId="40AEE0BB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lang w:val="nn-NO"/>
              </w:rPr>
              <w:t>E</w:t>
            </w:r>
            <w:r w:rsidRPr="000E3D3B" w:rsidR="009B1610">
              <w:rPr>
                <w:rFonts w:asciiTheme="minorHAnsi" w:hAnsiTheme="minorHAnsi"/>
                <w:sz w:val="22"/>
                <w:lang w:val="nn-NO"/>
              </w:rPr>
              <w:t>i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>generklæring t</w:t>
            </w:r>
            <w:r w:rsidRPr="000E3D3B" w:rsidR="009B1610">
              <w:rPr>
                <w:rFonts w:asciiTheme="minorHAnsi" w:hAnsiTheme="minorHAnsi"/>
                <w:sz w:val="22"/>
                <w:lang w:val="nn-NO"/>
              </w:rPr>
              <w:t>eie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>plikt - lever utfylt mal dersom aktuelt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ab/>
            </w:r>
            <w:r w:rsidRPr="000E3D3B">
              <w:rPr>
                <w:rFonts w:asciiTheme="minorHAnsi" w:hAnsiTheme="minorHAnsi"/>
                <w:sz w:val="22"/>
                <w:lang w:val="nn-NO"/>
              </w:rPr>
              <w:tab/>
            </w:r>
          </w:p>
        </w:tc>
        <w:tc>
          <w:tcPr>
            <w:tcW w:w="1133" w:type="dxa"/>
          </w:tcPr>
          <w:p w:rsidRPr="000E3D3B" w:rsidR="00B73A63" w:rsidP="00B73A63" w:rsidRDefault="00000000" w14:paraId="1C961CA4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-119483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B73A6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4D0A02" w:rsidTr="00A208FC" w14:paraId="70B66BBD" w14:textId="77777777">
        <w:tc>
          <w:tcPr>
            <w:tcW w:w="8217" w:type="dxa"/>
          </w:tcPr>
          <w:p w:rsidRPr="004D0A02" w:rsidR="004D0A02" w:rsidP="00B73A63" w:rsidRDefault="004D0A02" w14:paraId="6C99526D" w14:textId="3522CE46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D0A02">
              <w:rPr>
                <w:rFonts w:asciiTheme="minorHAnsi" w:hAnsiTheme="minorHAnsi"/>
                <w:sz w:val="22"/>
              </w:rPr>
              <w:t>Forpliktingserklæring – lever utfylt dersom de</w:t>
            </w:r>
            <w:r>
              <w:rPr>
                <w:rFonts w:asciiTheme="minorHAnsi" w:hAnsiTheme="minorHAnsi"/>
                <w:sz w:val="22"/>
              </w:rPr>
              <w:t xml:space="preserve"> støtter dykk på underleverandør til å oppfylle kvalifikasjonskrava</w:t>
            </w:r>
          </w:p>
        </w:tc>
        <w:tc>
          <w:tcPr>
            <w:tcW w:w="1133" w:type="dxa"/>
          </w:tcPr>
          <w:p w:rsidRPr="004D0A02" w:rsidR="004D0A02" w:rsidP="00B73A63" w:rsidRDefault="00000000" w14:paraId="50FC0E1E" w14:textId="64E37963">
            <w:pPr>
              <w:spacing w:line="259" w:lineRule="auto"/>
              <w:jc w:val="center"/>
              <w:rPr>
                <w:rFonts w:asciiTheme="minorHAnsi" w:hAnsiTheme="minorHAnsi"/>
                <w:sz w:val="22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-149609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A02">
                  <w:rPr>
                    <w:rFonts w:hint="eastAsia" w:ascii="MS Gothic" w:hAnsi="MS Gothic" w:eastAsia="MS Gothic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B73A63" w:rsidTr="0058320B" w14:paraId="3724FCC7" w14:textId="77777777">
        <w:trPr>
          <w:trHeight w:val="766"/>
        </w:trPr>
        <w:tc>
          <w:tcPr>
            <w:tcW w:w="8217" w:type="dxa"/>
          </w:tcPr>
          <w:p w:rsidR="0058320B" w:rsidP="00B73A63" w:rsidRDefault="00123BA6" w14:paraId="0BEE0FEB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lang w:val="nn-NO"/>
              </w:rPr>
              <w:t xml:space="preserve">Bilag </w:t>
            </w:r>
            <w:r w:rsidRPr="000E3D3B" w:rsidR="002940BB">
              <w:rPr>
                <w:rFonts w:asciiTheme="minorHAnsi" w:hAnsiTheme="minorHAnsi"/>
                <w:sz w:val="22"/>
                <w:lang w:val="nn-NO"/>
              </w:rPr>
              <w:t>3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 xml:space="preserve"> </w:t>
            </w:r>
            <w:r w:rsidRPr="000E3D3B" w:rsidR="002410D0">
              <w:rPr>
                <w:rFonts w:asciiTheme="minorHAnsi" w:hAnsiTheme="minorHAnsi"/>
                <w:sz w:val="22"/>
                <w:lang w:val="nn-NO"/>
              </w:rPr>
              <w:t>Pri</w:t>
            </w:r>
            <w:r w:rsidRPr="000E3D3B" w:rsidR="009001F1">
              <w:rPr>
                <w:rFonts w:asciiTheme="minorHAnsi" w:hAnsiTheme="minorHAnsi"/>
                <w:sz w:val="22"/>
                <w:lang w:val="nn-NO"/>
              </w:rPr>
              <w:t>sskjema</w:t>
            </w:r>
            <w:r w:rsidRPr="000E3D3B" w:rsidR="002410D0">
              <w:rPr>
                <w:rFonts w:asciiTheme="minorHAnsi" w:hAnsiTheme="minorHAnsi"/>
                <w:sz w:val="22"/>
                <w:lang w:val="nn-NO"/>
              </w:rPr>
              <w:t>–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 xml:space="preserve"> </w:t>
            </w:r>
            <w:r w:rsidRPr="000E3D3B" w:rsidR="00327026">
              <w:rPr>
                <w:rFonts w:asciiTheme="minorHAnsi" w:hAnsiTheme="minorHAnsi"/>
                <w:sz w:val="22"/>
                <w:lang w:val="nn-NO"/>
              </w:rPr>
              <w:t>utfylt</w:t>
            </w:r>
            <w:r w:rsidRPr="000E3D3B" w:rsidR="002410D0">
              <w:rPr>
                <w:rFonts w:asciiTheme="minorHAnsi" w:hAnsiTheme="minorHAnsi"/>
                <w:sz w:val="22"/>
                <w:lang w:val="nn-NO"/>
              </w:rPr>
              <w:t xml:space="preserve"> </w:t>
            </w:r>
            <w:r w:rsidR="00A06F2B">
              <w:rPr>
                <w:rFonts w:asciiTheme="minorHAnsi" w:hAnsiTheme="minorHAnsi"/>
                <w:sz w:val="22"/>
                <w:lang w:val="nn-NO"/>
              </w:rPr>
              <w:t>pristabell</w:t>
            </w:r>
            <w:r w:rsidR="00F27544">
              <w:rPr>
                <w:rFonts w:asciiTheme="minorHAnsi" w:hAnsiTheme="minorHAnsi"/>
                <w:sz w:val="22"/>
                <w:lang w:val="nn-NO"/>
              </w:rPr>
              <w:t xml:space="preserve">, med </w:t>
            </w:r>
          </w:p>
          <w:p w:rsidRPr="000E3D3B" w:rsidR="00B73A63" w:rsidP="00B73A63" w:rsidRDefault="0058320B" w14:paraId="0A869F32" w14:textId="67A76701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>
              <w:rPr>
                <w:rFonts w:asciiTheme="minorHAnsi" w:hAnsiTheme="minorHAnsi"/>
                <w:sz w:val="22"/>
                <w:lang w:val="nn-NO"/>
              </w:rPr>
              <w:t>T</w:t>
            </w:r>
            <w:r w:rsidR="00F27544">
              <w:rPr>
                <w:rFonts w:asciiTheme="minorHAnsi" w:hAnsiTheme="minorHAnsi"/>
                <w:sz w:val="22"/>
                <w:lang w:val="nn-NO"/>
              </w:rPr>
              <w:t>illegg som viser detaljert spesifikasjon av priselementa</w:t>
            </w:r>
          </w:p>
        </w:tc>
        <w:tc>
          <w:tcPr>
            <w:tcW w:w="1133" w:type="dxa"/>
          </w:tcPr>
          <w:p w:rsidR="00B73A63" w:rsidP="00B73A63" w:rsidRDefault="00000000" w14:paraId="726FCA6F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11387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320B">
                  <w:rPr>
                    <w:rFonts w:hint="eastAsia" w:ascii="MS Gothic" w:hAnsi="MS Gothic" w:eastAsia="MS Gothic"/>
                    <w:sz w:val="22"/>
                    <w:lang w:val="nn-NO"/>
                  </w:rPr>
                  <w:t>☐</w:t>
                </w:r>
              </w:sdtContent>
            </w:sdt>
          </w:p>
          <w:p w:rsidRPr="0058320B" w:rsidR="0058320B" w:rsidP="0058320B" w:rsidRDefault="0058320B" w14:paraId="6995E953" w14:textId="6998C186">
            <w:pPr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43486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B73A63" w:rsidTr="00A208FC" w14:paraId="06CFFBE0" w14:textId="77777777">
        <w:tc>
          <w:tcPr>
            <w:tcW w:w="8217" w:type="dxa"/>
          </w:tcPr>
          <w:p w:rsidRPr="004D0A02" w:rsidR="00B73A63" w:rsidP="00B73A63" w:rsidRDefault="00123BA6" w14:paraId="21024027" w14:textId="15366D51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D0A02">
              <w:rPr>
                <w:rFonts w:asciiTheme="minorHAnsi" w:hAnsiTheme="minorHAnsi"/>
                <w:sz w:val="22"/>
              </w:rPr>
              <w:t xml:space="preserve">Bilag </w:t>
            </w:r>
            <w:r w:rsidRPr="004D0A02" w:rsidR="007F4A43">
              <w:rPr>
                <w:rFonts w:asciiTheme="minorHAnsi" w:hAnsiTheme="minorHAnsi"/>
                <w:sz w:val="22"/>
              </w:rPr>
              <w:t>2</w:t>
            </w:r>
            <w:r w:rsidRPr="004D0A02">
              <w:rPr>
                <w:rFonts w:asciiTheme="minorHAnsi" w:hAnsiTheme="minorHAnsi"/>
                <w:sz w:val="22"/>
              </w:rPr>
              <w:t xml:space="preserve"> </w:t>
            </w:r>
            <w:r w:rsidRPr="004D0A02" w:rsidR="00F84FEC">
              <w:rPr>
                <w:rFonts w:asciiTheme="minorHAnsi" w:hAnsiTheme="minorHAnsi"/>
                <w:sz w:val="22"/>
              </w:rPr>
              <w:t xml:space="preserve">Leverandørens </w:t>
            </w:r>
            <w:r w:rsidRPr="004D0A02" w:rsidR="009B1610">
              <w:rPr>
                <w:rFonts w:asciiTheme="minorHAnsi" w:hAnsiTheme="minorHAnsi"/>
                <w:sz w:val="22"/>
              </w:rPr>
              <w:t xml:space="preserve">stadfesting </w:t>
            </w:r>
            <w:r w:rsidRPr="004D0A02" w:rsidR="00F84FEC">
              <w:rPr>
                <w:rFonts w:asciiTheme="minorHAnsi" w:hAnsiTheme="minorHAnsi"/>
                <w:sz w:val="22"/>
              </w:rPr>
              <w:t>av kunden</w:t>
            </w:r>
            <w:r w:rsidRPr="004D0A02" w:rsidR="009B1610">
              <w:rPr>
                <w:rFonts w:asciiTheme="minorHAnsi" w:hAnsiTheme="minorHAnsi"/>
                <w:sz w:val="22"/>
              </w:rPr>
              <w:t xml:space="preserve"> si</w:t>
            </w:r>
            <w:r w:rsidRPr="004D0A02" w:rsidR="00F84FEC">
              <w:rPr>
                <w:rFonts w:asciiTheme="minorHAnsi" w:hAnsiTheme="minorHAnsi"/>
                <w:sz w:val="22"/>
              </w:rPr>
              <w:t xml:space="preserve"> kravspesifikasjon</w:t>
            </w:r>
            <w:r w:rsidRPr="004D0A02" w:rsidR="004D0A02">
              <w:rPr>
                <w:rFonts w:asciiTheme="minorHAnsi" w:hAnsiTheme="minorHAnsi"/>
                <w:sz w:val="22"/>
              </w:rPr>
              <w:t>, med ett</w:t>
            </w:r>
            <w:r w:rsidR="004D0A02">
              <w:rPr>
                <w:rFonts w:asciiTheme="minorHAnsi" w:hAnsiTheme="minorHAnsi"/>
                <w:sz w:val="22"/>
              </w:rPr>
              <w:t>erspurt dokumentasjon</w:t>
            </w:r>
          </w:p>
        </w:tc>
        <w:tc>
          <w:tcPr>
            <w:tcW w:w="1133" w:type="dxa"/>
          </w:tcPr>
          <w:p w:rsidRPr="000E3D3B" w:rsidR="00B73A63" w:rsidP="00B73A63" w:rsidRDefault="00000000" w14:paraId="6E63D42F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122981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B73A6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1D3855" w:rsidTr="00A208FC" w14:paraId="09FD2910" w14:textId="77777777">
        <w:tc>
          <w:tcPr>
            <w:tcW w:w="8217" w:type="dxa"/>
          </w:tcPr>
          <w:p w:rsidRPr="004D0A02" w:rsidR="001D3855" w:rsidP="00B73A63" w:rsidRDefault="00282923" w14:paraId="1D8ECB75" w14:textId="304F0355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44F7A">
              <w:rPr>
                <w:rFonts w:asciiTheme="minorHAnsi" w:hAnsiTheme="minorHAnsi" w:cstheme="minorHAnsi"/>
                <w:sz w:val="22"/>
                <w:lang w:val="nn-NO"/>
              </w:rPr>
              <w:t>ESPD (generert i KGV)</w:t>
            </w:r>
          </w:p>
        </w:tc>
        <w:tc>
          <w:tcPr>
            <w:tcW w:w="1133" w:type="dxa"/>
          </w:tcPr>
          <w:p w:rsidR="001D3855" w:rsidP="00B73A63" w:rsidRDefault="00000000" w14:paraId="0A2008C5" w14:textId="75826D74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770521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28292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1D3855" w:rsidTr="00A208FC" w14:paraId="6AE5FE82" w14:textId="77777777">
        <w:tc>
          <w:tcPr>
            <w:tcW w:w="8217" w:type="dxa"/>
          </w:tcPr>
          <w:p w:rsidRPr="004D0A02" w:rsidR="001D3855" w:rsidP="00B73A63" w:rsidRDefault="00282923" w14:paraId="501D06D4" w14:textId="36DA8A74">
            <w:pPr>
              <w:spacing w:line="259" w:lineRule="auto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ESPD </w:t>
            </w:r>
            <w:r w:rsidR="000B09A5">
              <w:rPr>
                <w:rFonts w:asciiTheme="minorHAnsi" w:hAnsiTheme="minorHAnsi"/>
                <w:sz w:val="22"/>
              </w:rPr>
              <w:t>underleverandør</w:t>
            </w:r>
            <w:r w:rsidR="003F76F6">
              <w:rPr>
                <w:rFonts w:asciiTheme="minorHAnsi" w:hAnsiTheme="minorHAnsi"/>
                <w:sz w:val="22"/>
              </w:rPr>
              <w:t xml:space="preserve"> (</w:t>
            </w:r>
            <w:proofErr w:type="gramStart"/>
            <w:r w:rsidR="003F76F6">
              <w:rPr>
                <w:rFonts w:asciiTheme="minorHAnsi" w:hAnsiTheme="minorHAnsi"/>
                <w:sz w:val="22"/>
              </w:rPr>
              <w:t>generert</w:t>
            </w:r>
            <w:proofErr w:type="gramEnd"/>
            <w:r w:rsidR="003F76F6">
              <w:rPr>
                <w:rFonts w:asciiTheme="minorHAnsi" w:hAnsiTheme="minorHAnsi"/>
                <w:sz w:val="22"/>
              </w:rPr>
              <w:t xml:space="preserve"> i KGV, eller lasta opp i PDF)</w:t>
            </w:r>
            <w:r w:rsidR="00A208FC">
              <w:rPr>
                <w:rFonts w:asciiTheme="minorHAnsi" w:hAnsiTheme="minorHAnsi"/>
                <w:sz w:val="22"/>
              </w:rPr>
              <w:t xml:space="preserve"> – dersom de støtter dykk på underleverandør til å oppfylle kvalifikasjonskrava</w:t>
            </w:r>
          </w:p>
        </w:tc>
        <w:tc>
          <w:tcPr>
            <w:tcW w:w="1133" w:type="dxa"/>
          </w:tcPr>
          <w:p w:rsidR="001D3855" w:rsidP="00B73A63" w:rsidRDefault="00000000" w14:paraId="049BDFD1" w14:textId="0A3F5123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-1652441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3F76F6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</w:tbl>
    <w:p w:rsidR="00C755AD" w:rsidP="00C755AD" w:rsidRDefault="00C755AD" w14:paraId="7A4B68E4" w14:textId="19D57CCB">
      <w:pPr>
        <w:pStyle w:val="Overskrift1"/>
        <w:rPr>
          <w:lang w:val="nn-NO"/>
        </w:rPr>
      </w:pPr>
      <w:r>
        <w:rPr>
          <w:lang w:val="nn-NO"/>
        </w:rPr>
        <w:t>Stadfesting av a</w:t>
      </w:r>
      <w:r w:rsidR="004D0A02">
        <w:rPr>
          <w:lang w:val="nn-NO"/>
        </w:rPr>
        <w:t>t</w:t>
      </w:r>
      <w:r>
        <w:rPr>
          <w:lang w:val="nn-NO"/>
        </w:rPr>
        <w:t xml:space="preserve"> kvalifikasjonskrava er oppfylt</w:t>
      </w:r>
    </w:p>
    <w:p w:rsidRPr="001B044F" w:rsidR="00C755AD" w:rsidP="00C755AD" w:rsidRDefault="000547CB" w14:paraId="0A10017C" w14:textId="63AA1CA0">
      <w:pPr>
        <w:rPr>
          <w:rFonts w:asciiTheme="minorHAnsi" w:hAnsiTheme="minorHAnsi" w:cstheme="minorHAnsi"/>
          <w:sz w:val="22"/>
          <w:szCs w:val="22"/>
          <w:lang w:val="nn-NO"/>
        </w:rPr>
      </w:pPr>
      <w:r w:rsidRPr="001B044F">
        <w:rPr>
          <w:rFonts w:asciiTheme="minorHAnsi" w:hAnsiTheme="minorHAnsi" w:cstheme="minorHAnsi"/>
          <w:sz w:val="22"/>
          <w:szCs w:val="22"/>
          <w:lang w:val="nn-NO"/>
        </w:rPr>
        <w:t xml:space="preserve">Det vert </w:t>
      </w:r>
      <w:r w:rsidRPr="001B044F" w:rsidR="00C755AD">
        <w:rPr>
          <w:rFonts w:asciiTheme="minorHAnsi" w:hAnsiTheme="minorHAnsi" w:cstheme="minorHAnsi"/>
          <w:sz w:val="22"/>
          <w:szCs w:val="22"/>
          <w:lang w:val="nn-NO"/>
        </w:rPr>
        <w:t>stadfest</w:t>
      </w:r>
      <w:r w:rsidRPr="001B044F">
        <w:rPr>
          <w:rFonts w:asciiTheme="minorHAnsi" w:hAnsiTheme="minorHAnsi" w:cstheme="minorHAnsi"/>
          <w:sz w:val="22"/>
          <w:szCs w:val="22"/>
          <w:lang w:val="nn-NO"/>
        </w:rPr>
        <w:t>a</w:t>
      </w:r>
      <w:r w:rsidRPr="001B044F" w:rsidR="00C755AD">
        <w:rPr>
          <w:rFonts w:asciiTheme="minorHAnsi" w:hAnsiTheme="minorHAnsi" w:cstheme="minorHAnsi"/>
          <w:sz w:val="22"/>
          <w:szCs w:val="22"/>
          <w:lang w:val="nn-NO"/>
        </w:rPr>
        <w:t xml:space="preserve"> at </w:t>
      </w:r>
      <w:r w:rsidRPr="001B044F" w:rsidR="00A93560">
        <w:rPr>
          <w:rFonts w:asciiTheme="minorHAnsi" w:hAnsiTheme="minorHAnsi" w:cstheme="minorHAnsi"/>
          <w:sz w:val="22"/>
          <w:szCs w:val="22"/>
          <w:lang w:val="nn-NO"/>
        </w:rPr>
        <w:t>vi oppfyller alle kvalifikasjonskrava stilt i denne konkurransen</w:t>
      </w:r>
    </w:p>
    <w:p w:rsidR="00A93560" w:rsidP="00C755AD" w:rsidRDefault="00A93560" w14:paraId="2DC3CE81" w14:textId="77777777">
      <w:pPr>
        <w:rPr>
          <w:lang w:val="nn-NO"/>
        </w:rPr>
      </w:pPr>
    </w:p>
    <w:p w:rsidRPr="003027FC" w:rsidR="00A93560" w:rsidP="00C755AD" w:rsidRDefault="003027FC" w14:paraId="67CDB51E" w14:textId="37080F7C">
      <w:pPr>
        <w:rPr>
          <w:b/>
          <w:bCs/>
          <w:lang w:val="nn-NO"/>
        </w:rPr>
      </w:pPr>
      <w:r w:rsidRPr="003027FC">
        <w:rPr>
          <w:b/>
          <w:bCs/>
          <w:lang w:val="nn-NO"/>
        </w:rPr>
        <w:t>Kryss av</w:t>
      </w:r>
    </w:p>
    <w:p w:rsidR="00A93560" w:rsidP="00C755AD" w:rsidRDefault="00A93560" w14:paraId="278D813C" w14:textId="77777777">
      <w:pPr>
        <w:rPr>
          <w:lang w:val="nn-NO"/>
        </w:rPr>
      </w:pPr>
    </w:p>
    <w:p w:rsidR="00A93560" w:rsidP="00C755AD" w:rsidRDefault="00A93560" w14:paraId="7C858BB4" w14:textId="7BB41DDE">
      <w:pPr>
        <w:rPr>
          <w:lang w:val="nn-NO"/>
        </w:rPr>
      </w:pPr>
      <w:r>
        <w:rPr>
          <w:lang w:val="nn-NO"/>
        </w:rPr>
        <w:t>Ja</w:t>
      </w:r>
      <w:r>
        <w:rPr>
          <w:lang w:val="nn-NO"/>
        </w:rPr>
        <w:tab/>
      </w:r>
      <w:r>
        <w:rPr>
          <w:lang w:val="nn-NO"/>
        </w:rPr>
        <w:t xml:space="preserve">  Nei</w:t>
      </w:r>
    </w:p>
    <w:p w:rsidRPr="00C755AD" w:rsidR="00A93560" w:rsidP="00A93560" w:rsidRDefault="00000000" w14:paraId="5B510301" w14:textId="6E036554">
      <w:pPr>
        <w:tabs>
          <w:tab w:val="left" w:pos="900"/>
        </w:tabs>
        <w:rPr>
          <w:lang w:val="nn-NO"/>
        </w:rPr>
      </w:pPr>
      <w:sdt>
        <w:sdtPr>
          <w:rPr>
            <w:lang w:val="nn-NO"/>
          </w:rPr>
          <w:id w:val="1402876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3560">
            <w:rPr>
              <w:rFonts w:hint="eastAsia" w:ascii="MS Gothic" w:hAnsi="MS Gothic" w:eastAsia="MS Gothic"/>
              <w:lang w:val="nn-NO"/>
            </w:rPr>
            <w:t>☐</w:t>
          </w:r>
        </w:sdtContent>
      </w:sdt>
      <w:r w:rsidR="00A93560">
        <w:rPr>
          <w:lang w:val="nn-NO"/>
        </w:rPr>
        <w:tab/>
      </w:r>
      <w:sdt>
        <w:sdtPr>
          <w:rPr>
            <w:lang w:val="nn-NO"/>
          </w:rPr>
          <w:id w:val="206968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3560">
            <w:rPr>
              <w:rFonts w:hint="eastAsia" w:ascii="MS Gothic" w:hAnsi="MS Gothic" w:eastAsia="MS Gothic"/>
              <w:lang w:val="nn-NO"/>
            </w:rPr>
            <w:t>☐</w:t>
          </w:r>
        </w:sdtContent>
      </w:sdt>
    </w:p>
    <w:p w:rsidRPr="000E3D3B" w:rsidR="00B73A63" w:rsidP="00C755AD" w:rsidRDefault="00B73A63" w14:paraId="2687619F" w14:textId="22E9B181">
      <w:pPr>
        <w:pStyle w:val="Overskrift1"/>
        <w:numPr>
          <w:ilvl w:val="0"/>
          <w:numId w:val="0"/>
        </w:numPr>
        <w:rPr>
          <w:lang w:val="nn-NO"/>
        </w:rPr>
      </w:pPr>
      <w:r w:rsidRPr="000E3D3B">
        <w:rPr>
          <w:lang w:val="nn-NO"/>
        </w:rPr>
        <w:t>Vedstå</w:t>
      </w:r>
      <w:r w:rsidRPr="000E3D3B" w:rsidR="00201533">
        <w:rPr>
          <w:lang w:val="nn-NO"/>
        </w:rPr>
        <w:t>ing</w:t>
      </w:r>
    </w:p>
    <w:p w:rsidRPr="000E3D3B" w:rsidR="00B73A63" w:rsidP="00B73A63" w:rsidRDefault="00B73A63" w14:paraId="32B8E50F" w14:textId="5A23EDC8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 xml:space="preserve">Det </w:t>
      </w:r>
      <w:r w:rsidR="007E3505">
        <w:rPr>
          <w:rFonts w:asciiTheme="minorHAnsi" w:hAnsiTheme="minorHAnsi"/>
          <w:sz w:val="22"/>
          <w:lang w:val="nn-NO"/>
        </w:rPr>
        <w:t xml:space="preserve">vert stadfesta </w:t>
      </w:r>
      <w:r w:rsidRPr="000E3D3B">
        <w:rPr>
          <w:rFonts w:asciiTheme="minorHAnsi" w:hAnsiTheme="minorHAnsi"/>
          <w:sz w:val="22"/>
          <w:lang w:val="nn-NO"/>
        </w:rPr>
        <w:t xml:space="preserve">at </w:t>
      </w:r>
      <w:r w:rsidRPr="000E3D3B" w:rsidR="0079218B">
        <w:rPr>
          <w:rFonts w:asciiTheme="minorHAnsi" w:hAnsiTheme="minorHAnsi"/>
          <w:sz w:val="22"/>
          <w:lang w:val="nn-NO"/>
        </w:rPr>
        <w:t xml:space="preserve">vi står </w:t>
      </w:r>
      <w:r w:rsidRPr="000E3D3B" w:rsidR="004F6C46">
        <w:rPr>
          <w:rFonts w:asciiTheme="minorHAnsi" w:hAnsiTheme="minorHAnsi"/>
          <w:sz w:val="22"/>
          <w:lang w:val="nn-NO"/>
        </w:rPr>
        <w:t xml:space="preserve">ved </w:t>
      </w:r>
      <w:r w:rsidRPr="000E3D3B" w:rsidR="00201533">
        <w:rPr>
          <w:rFonts w:asciiTheme="minorHAnsi" w:hAnsiTheme="minorHAnsi"/>
          <w:sz w:val="22"/>
          <w:lang w:val="nn-NO"/>
        </w:rPr>
        <w:t>tilbodet</w:t>
      </w:r>
      <w:r w:rsidRPr="000E3D3B">
        <w:rPr>
          <w:rFonts w:asciiTheme="minorHAnsi" w:hAnsiTheme="minorHAnsi"/>
          <w:sz w:val="22"/>
          <w:lang w:val="nn-NO"/>
        </w:rPr>
        <w:t xml:space="preserve"> fr</w:t>
      </w:r>
      <w:r w:rsidRPr="000E3D3B" w:rsidR="004F6C46">
        <w:rPr>
          <w:rFonts w:asciiTheme="minorHAnsi" w:hAnsiTheme="minorHAnsi"/>
          <w:sz w:val="22"/>
          <w:lang w:val="nn-NO"/>
        </w:rPr>
        <w:t>a</w:t>
      </w:r>
      <w:r w:rsidRPr="000E3D3B">
        <w:rPr>
          <w:rFonts w:asciiTheme="minorHAnsi" w:hAnsiTheme="minorHAnsi"/>
          <w:sz w:val="22"/>
          <w:lang w:val="nn-NO"/>
        </w:rPr>
        <w:t xml:space="preserve">m til </w:t>
      </w:r>
      <w:r w:rsidR="007E3505">
        <w:rPr>
          <w:rFonts w:asciiTheme="minorHAnsi" w:hAnsiTheme="minorHAnsi"/>
          <w:sz w:val="22"/>
          <w:lang w:val="nn-NO"/>
        </w:rPr>
        <w:t xml:space="preserve">utløp av </w:t>
      </w:r>
      <w:r w:rsidRPr="000E3D3B">
        <w:rPr>
          <w:rFonts w:asciiTheme="minorHAnsi" w:hAnsiTheme="minorHAnsi"/>
          <w:sz w:val="22"/>
          <w:lang w:val="nn-NO"/>
        </w:rPr>
        <w:t>vedstå</w:t>
      </w:r>
      <w:r w:rsidRPr="000E3D3B" w:rsidR="00201533">
        <w:rPr>
          <w:rFonts w:asciiTheme="minorHAnsi" w:hAnsiTheme="minorHAnsi"/>
          <w:sz w:val="22"/>
          <w:lang w:val="nn-NO"/>
        </w:rPr>
        <w:t>ing</w:t>
      </w:r>
      <w:r w:rsidR="000E3D3B">
        <w:rPr>
          <w:rFonts w:asciiTheme="minorHAnsi" w:hAnsiTheme="minorHAnsi"/>
          <w:sz w:val="22"/>
          <w:lang w:val="nn-NO"/>
        </w:rPr>
        <w:t>s</w:t>
      </w:r>
      <w:r w:rsidRPr="000E3D3B">
        <w:rPr>
          <w:rFonts w:asciiTheme="minorHAnsi" w:hAnsiTheme="minorHAnsi"/>
          <w:sz w:val="22"/>
          <w:lang w:val="nn-NO"/>
        </w:rPr>
        <w:t>fristen som oppgitt i konkurransegrunnlaget, evt. frem til kontraktssignering dersom det skjer før.</w:t>
      </w:r>
    </w:p>
    <w:p w:rsidRPr="000E3D3B" w:rsidR="00B73A63" w:rsidP="00B73A63" w:rsidRDefault="00B73A63" w14:paraId="7A38312F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p w:rsidRPr="004316B5" w:rsidR="00B73A63" w:rsidP="00B73A63" w:rsidRDefault="00B73A63" w14:paraId="58C3D5E1" w14:textId="44D878B9">
      <w:pPr>
        <w:spacing w:line="259" w:lineRule="auto"/>
        <w:rPr>
          <w:rFonts w:asciiTheme="minorHAnsi" w:hAnsiTheme="minorHAnsi"/>
          <w:sz w:val="22"/>
        </w:rPr>
      </w:pPr>
      <w:r w:rsidRPr="004316B5">
        <w:rPr>
          <w:rFonts w:asciiTheme="minorHAnsi" w:hAnsiTheme="minorHAnsi"/>
          <w:sz w:val="22"/>
        </w:rPr>
        <w:t>Vi ser frem til å hø</w:t>
      </w:r>
      <w:r w:rsidRPr="004316B5" w:rsidR="00201533">
        <w:rPr>
          <w:rFonts w:asciiTheme="minorHAnsi" w:hAnsiTheme="minorHAnsi"/>
          <w:sz w:val="22"/>
        </w:rPr>
        <w:t>y</w:t>
      </w:r>
      <w:r w:rsidRPr="004316B5">
        <w:rPr>
          <w:rFonts w:asciiTheme="minorHAnsi" w:hAnsiTheme="minorHAnsi"/>
          <w:sz w:val="22"/>
        </w:rPr>
        <w:t xml:space="preserve">re </w:t>
      </w:r>
      <w:r w:rsidRPr="004316B5" w:rsidR="0079218B">
        <w:rPr>
          <w:rFonts w:asciiTheme="minorHAnsi" w:hAnsiTheme="minorHAnsi"/>
          <w:sz w:val="22"/>
        </w:rPr>
        <w:t>fra</w:t>
      </w:r>
      <w:r w:rsidRPr="004316B5">
        <w:rPr>
          <w:rFonts w:asciiTheme="minorHAnsi" w:hAnsiTheme="minorHAnsi"/>
          <w:sz w:val="22"/>
        </w:rPr>
        <w:t xml:space="preserve"> d</w:t>
      </w:r>
      <w:r w:rsidRPr="004316B5" w:rsidR="0079218B">
        <w:rPr>
          <w:rFonts w:asciiTheme="minorHAnsi" w:hAnsiTheme="minorHAnsi"/>
          <w:sz w:val="22"/>
        </w:rPr>
        <w:t>ykk</w:t>
      </w:r>
      <w:r w:rsidRPr="004316B5">
        <w:rPr>
          <w:rFonts w:asciiTheme="minorHAnsi" w:hAnsiTheme="minorHAnsi"/>
          <w:sz w:val="22"/>
        </w:rPr>
        <w:t>.</w:t>
      </w:r>
    </w:p>
    <w:p w:rsidRPr="004316B5" w:rsidR="00B73A63" w:rsidP="00B73A63" w:rsidRDefault="00B73A63" w14:paraId="6BF0F1AD" w14:textId="77777777">
      <w:pPr>
        <w:spacing w:line="259" w:lineRule="auto"/>
        <w:rPr>
          <w:rFonts w:asciiTheme="minorHAnsi" w:hAnsiTheme="minorHAnsi"/>
          <w:sz w:val="22"/>
        </w:rPr>
      </w:pPr>
    </w:p>
    <w:p w:rsidRPr="000E3D3B" w:rsidR="00B73A63" w:rsidP="00B73A63" w:rsidRDefault="00B73A63" w14:paraId="15746AFE" w14:textId="2F65F53D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 xml:space="preserve">Med </w:t>
      </w:r>
      <w:r w:rsidRPr="000E3D3B" w:rsidR="0079218B">
        <w:rPr>
          <w:rFonts w:asciiTheme="minorHAnsi" w:hAnsiTheme="minorHAnsi"/>
          <w:sz w:val="22"/>
          <w:lang w:val="nn-NO"/>
        </w:rPr>
        <w:t>venleg</w:t>
      </w:r>
      <w:r w:rsidRPr="000E3D3B">
        <w:rPr>
          <w:rFonts w:asciiTheme="minorHAnsi" w:hAnsiTheme="minorHAnsi"/>
          <w:sz w:val="22"/>
          <w:lang w:val="nn-NO"/>
        </w:rPr>
        <w:t xml:space="preserve"> h</w:t>
      </w:r>
      <w:r w:rsidRPr="000E3D3B" w:rsidR="0079218B">
        <w:rPr>
          <w:rFonts w:asciiTheme="minorHAnsi" w:hAnsiTheme="minorHAnsi"/>
          <w:sz w:val="22"/>
          <w:lang w:val="nn-NO"/>
        </w:rPr>
        <w:t>elsing</w:t>
      </w:r>
    </w:p>
    <w:p w:rsidRPr="000E3D3B" w:rsidR="00B73A63" w:rsidP="00B73A63" w:rsidRDefault="00B73A63" w14:paraId="2E39508A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Pr="000E3D3B" w:rsidR="00B73A63" w:rsidTr="00A208FC" w14:paraId="53F6B58C" w14:textId="77777777">
        <w:tc>
          <w:tcPr>
            <w:tcW w:w="1413" w:type="dxa"/>
          </w:tcPr>
          <w:p w:rsidRPr="000E3D3B" w:rsidR="00B73A63" w:rsidP="00B73A63" w:rsidRDefault="00B73A63" w14:paraId="67D395CC" w14:textId="6A057120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St</w:t>
            </w:r>
            <w:r w:rsidRPr="000E3D3B" w:rsidR="0079218B">
              <w:rPr>
                <w:rFonts w:asciiTheme="minorHAnsi" w:hAnsiTheme="minorHAnsi"/>
                <w:b/>
                <w:bCs/>
                <w:sz w:val="22"/>
                <w:lang w:val="nn-NO"/>
              </w:rPr>
              <w:t>a</w:t>
            </w: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d/dato</w:t>
            </w:r>
          </w:p>
        </w:tc>
        <w:tc>
          <w:tcPr>
            <w:tcW w:w="7937" w:type="dxa"/>
          </w:tcPr>
          <w:p w:rsidRPr="000E3D3B" w:rsidR="00B73A63" w:rsidP="00B73A63" w:rsidRDefault="00B73A63" w14:paraId="3B26A0E1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  <w:tr w:rsidRPr="000E3D3B" w:rsidR="00B73A63" w:rsidTr="00A208FC" w14:paraId="06EAE511" w14:textId="77777777">
        <w:tc>
          <w:tcPr>
            <w:tcW w:w="1413" w:type="dxa"/>
          </w:tcPr>
          <w:p w:rsidRPr="000E3D3B" w:rsidR="00B73A63" w:rsidP="00B73A63" w:rsidRDefault="00B73A63" w14:paraId="3A9FA595" w14:textId="47EACA7B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Signatur</w:t>
            </w:r>
            <w:r w:rsidR="00A93560">
              <w:rPr>
                <w:rFonts w:asciiTheme="minorHAnsi" w:hAnsiTheme="minorHAnsi"/>
                <w:b/>
                <w:bCs/>
                <w:sz w:val="22"/>
                <w:lang w:val="nn-NO"/>
              </w:rPr>
              <w:t>*</w:t>
            </w:r>
          </w:p>
        </w:tc>
        <w:tc>
          <w:tcPr>
            <w:tcW w:w="7937" w:type="dxa"/>
          </w:tcPr>
          <w:p w:rsidRPr="000E3D3B" w:rsidR="00B73A63" w:rsidP="00B73A63" w:rsidRDefault="00B73A63" w14:paraId="29FA6B16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  <w:tr w:rsidRPr="000E3D3B" w:rsidR="00B73A63" w:rsidTr="00A208FC" w14:paraId="15B4E5DD" w14:textId="77777777">
        <w:tc>
          <w:tcPr>
            <w:tcW w:w="1413" w:type="dxa"/>
          </w:tcPr>
          <w:p w:rsidRPr="000E3D3B" w:rsidR="00B73A63" w:rsidP="00B73A63" w:rsidRDefault="00B73A63" w14:paraId="7C6267E2" w14:textId="2607E874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Na</w:t>
            </w:r>
            <w:r w:rsidRPr="000E3D3B" w:rsidR="004F6C46">
              <w:rPr>
                <w:rFonts w:asciiTheme="minorHAnsi" w:hAnsiTheme="minorHAnsi"/>
                <w:b/>
                <w:bCs/>
                <w:sz w:val="22"/>
                <w:lang w:val="nn-NO"/>
              </w:rPr>
              <w:t>m</w:t>
            </w: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n</w:t>
            </w:r>
          </w:p>
        </w:tc>
        <w:tc>
          <w:tcPr>
            <w:tcW w:w="7937" w:type="dxa"/>
          </w:tcPr>
          <w:p w:rsidRPr="000E3D3B" w:rsidR="00B73A63" w:rsidP="00B73A63" w:rsidRDefault="00B73A63" w14:paraId="66383778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  <w:tr w:rsidRPr="000E3D3B" w:rsidR="00B73A63" w:rsidTr="00A208FC" w14:paraId="344A9FC3" w14:textId="77777777">
        <w:tc>
          <w:tcPr>
            <w:tcW w:w="1413" w:type="dxa"/>
          </w:tcPr>
          <w:p w:rsidRPr="000E3D3B" w:rsidR="00B73A63" w:rsidP="00B73A63" w:rsidRDefault="00B73A63" w14:paraId="57E31F02" w14:textId="77777777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Tittel</w:t>
            </w:r>
          </w:p>
        </w:tc>
        <w:tc>
          <w:tcPr>
            <w:tcW w:w="7937" w:type="dxa"/>
          </w:tcPr>
          <w:p w:rsidRPr="000E3D3B" w:rsidR="00B73A63" w:rsidP="00B73A63" w:rsidRDefault="00B73A63" w14:paraId="3F2973C2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</w:tbl>
    <w:p w:rsidRPr="00EC190A" w:rsidR="00DA7A1A" w:rsidP="00A93560" w:rsidRDefault="00A93560" w14:paraId="0752878E" w14:textId="61470574">
      <w:pPr>
        <w:rPr>
          <w:rFonts w:asciiTheme="minorHAnsi" w:hAnsiTheme="minorHAnsi"/>
        </w:rPr>
      </w:pPr>
      <w:r w:rsidRPr="00EC190A">
        <w:rPr>
          <w:rFonts w:asciiTheme="minorHAnsi" w:hAnsiTheme="minorHAnsi"/>
        </w:rPr>
        <w:t>*</w:t>
      </w:r>
      <w:r w:rsidRPr="00EC190A" w:rsidR="00EC190A">
        <w:rPr>
          <w:rFonts w:asciiTheme="minorHAnsi" w:hAnsiTheme="minorHAnsi"/>
        </w:rPr>
        <w:t>Signert av person som har mynde til å binde se</w:t>
      </w:r>
      <w:r w:rsidR="00EC190A">
        <w:rPr>
          <w:rFonts w:asciiTheme="minorHAnsi" w:hAnsiTheme="minorHAnsi"/>
        </w:rPr>
        <w:t>lskapet</w:t>
      </w:r>
    </w:p>
    <w:sectPr w:rsidRPr="00EC190A" w:rsidR="00DA7A1A" w:rsidSect="00526822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9661A" w:rsidP="00D7129D" w:rsidRDefault="0019661A" w14:paraId="583AD840" w14:textId="77777777">
      <w:r>
        <w:separator/>
      </w:r>
    </w:p>
  </w:endnote>
  <w:endnote w:type="continuationSeparator" w:id="0">
    <w:p w:rsidR="0019661A" w:rsidP="00D7129D" w:rsidRDefault="0019661A" w14:paraId="272D2315" w14:textId="77777777">
      <w:r>
        <w:continuationSeparator/>
      </w:r>
    </w:p>
  </w:endnote>
  <w:endnote w:type="continuationNotice" w:id="1">
    <w:p w:rsidR="0019661A" w:rsidRDefault="0019661A" w14:paraId="7C952A6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9661A" w:rsidP="00D7129D" w:rsidRDefault="0019661A" w14:paraId="317F262F" w14:textId="77777777">
      <w:r>
        <w:separator/>
      </w:r>
    </w:p>
  </w:footnote>
  <w:footnote w:type="continuationSeparator" w:id="0">
    <w:p w:rsidR="0019661A" w:rsidP="00D7129D" w:rsidRDefault="0019661A" w14:paraId="7AB471B8" w14:textId="77777777">
      <w:r>
        <w:continuationSeparator/>
      </w:r>
    </w:p>
  </w:footnote>
  <w:footnote w:type="continuationNotice" w:id="1">
    <w:p w:rsidR="0019661A" w:rsidRDefault="0019661A" w14:paraId="5DC03235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52480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1502FC"/>
    <w:multiLevelType w:val="hybridMultilevel"/>
    <w:tmpl w:val="EE501C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24F89"/>
    <w:multiLevelType w:val="hybridMultilevel"/>
    <w:tmpl w:val="F828C218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54281"/>
    <w:multiLevelType w:val="hybridMultilevel"/>
    <w:tmpl w:val="3C3AC98A"/>
    <w:lvl w:ilvl="0" w:tplc="0814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30388646">
    <w:abstractNumId w:val="1"/>
  </w:num>
  <w:num w:numId="2" w16cid:durableId="328412958">
    <w:abstractNumId w:val="2"/>
  </w:num>
  <w:num w:numId="3" w16cid:durableId="189151014">
    <w:abstractNumId w:val="3"/>
  </w:num>
  <w:num w:numId="4" w16cid:durableId="1616599920">
    <w:abstractNumId w:val="4"/>
  </w:num>
  <w:num w:numId="5" w16cid:durableId="40907962">
    <w:abstractNumId w:val="0"/>
  </w:num>
  <w:num w:numId="6" w16cid:durableId="184289396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00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5DCE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080"/>
    <w:rsid w:val="000458A7"/>
    <w:rsid w:val="00045BAD"/>
    <w:rsid w:val="00046265"/>
    <w:rsid w:val="00046B60"/>
    <w:rsid w:val="00047F98"/>
    <w:rsid w:val="0005014C"/>
    <w:rsid w:val="000508DA"/>
    <w:rsid w:val="00050D64"/>
    <w:rsid w:val="00053A54"/>
    <w:rsid w:val="00053F72"/>
    <w:rsid w:val="000547CB"/>
    <w:rsid w:val="00054A69"/>
    <w:rsid w:val="00055B93"/>
    <w:rsid w:val="00056512"/>
    <w:rsid w:val="00056AFB"/>
    <w:rsid w:val="00056D8D"/>
    <w:rsid w:val="00057B23"/>
    <w:rsid w:val="00060AB4"/>
    <w:rsid w:val="00063704"/>
    <w:rsid w:val="000642F6"/>
    <w:rsid w:val="00064551"/>
    <w:rsid w:val="00066652"/>
    <w:rsid w:val="000669DA"/>
    <w:rsid w:val="00066BB1"/>
    <w:rsid w:val="00067DEF"/>
    <w:rsid w:val="00070EC9"/>
    <w:rsid w:val="00071ACC"/>
    <w:rsid w:val="0007322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59E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09A5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3D3B"/>
    <w:rsid w:val="000E4BD9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7D1"/>
    <w:rsid w:val="00106E81"/>
    <w:rsid w:val="00110BDF"/>
    <w:rsid w:val="00111E72"/>
    <w:rsid w:val="00111EB0"/>
    <w:rsid w:val="001120B6"/>
    <w:rsid w:val="0011211D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337"/>
    <w:rsid w:val="001214E7"/>
    <w:rsid w:val="00121515"/>
    <w:rsid w:val="00122A27"/>
    <w:rsid w:val="00123BA6"/>
    <w:rsid w:val="00124ABD"/>
    <w:rsid w:val="001253F5"/>
    <w:rsid w:val="00125A17"/>
    <w:rsid w:val="00127ADB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61A"/>
    <w:rsid w:val="00196B44"/>
    <w:rsid w:val="00197C1A"/>
    <w:rsid w:val="001A18B8"/>
    <w:rsid w:val="001A241B"/>
    <w:rsid w:val="001A242C"/>
    <w:rsid w:val="001A311F"/>
    <w:rsid w:val="001A3E4A"/>
    <w:rsid w:val="001A5624"/>
    <w:rsid w:val="001A6483"/>
    <w:rsid w:val="001A6783"/>
    <w:rsid w:val="001A6A77"/>
    <w:rsid w:val="001A6F46"/>
    <w:rsid w:val="001A78F4"/>
    <w:rsid w:val="001B044F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3704"/>
    <w:rsid w:val="001C6200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855"/>
    <w:rsid w:val="001D3BB7"/>
    <w:rsid w:val="001D3FB2"/>
    <w:rsid w:val="001D42B4"/>
    <w:rsid w:val="001D4420"/>
    <w:rsid w:val="001D45F0"/>
    <w:rsid w:val="001D4CC1"/>
    <w:rsid w:val="001D531F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533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3D5E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030"/>
    <w:rsid w:val="00232690"/>
    <w:rsid w:val="00232B70"/>
    <w:rsid w:val="002342AA"/>
    <w:rsid w:val="00234ADA"/>
    <w:rsid w:val="002401D7"/>
    <w:rsid w:val="002410D0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2923"/>
    <w:rsid w:val="0028355C"/>
    <w:rsid w:val="00283F73"/>
    <w:rsid w:val="002857CE"/>
    <w:rsid w:val="00285821"/>
    <w:rsid w:val="00285F05"/>
    <w:rsid w:val="00287D18"/>
    <w:rsid w:val="00290BF5"/>
    <w:rsid w:val="0029102A"/>
    <w:rsid w:val="0029146B"/>
    <w:rsid w:val="0029153F"/>
    <w:rsid w:val="00291647"/>
    <w:rsid w:val="00292BAC"/>
    <w:rsid w:val="002930CA"/>
    <w:rsid w:val="00293D98"/>
    <w:rsid w:val="002940BB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0FFD"/>
    <w:rsid w:val="00301593"/>
    <w:rsid w:val="00302781"/>
    <w:rsid w:val="003027FC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026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56FA"/>
    <w:rsid w:val="00336023"/>
    <w:rsid w:val="00336801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3E6C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0D1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1150"/>
    <w:rsid w:val="003C1A0A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79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AFF"/>
    <w:rsid w:val="003E5BFC"/>
    <w:rsid w:val="003E6405"/>
    <w:rsid w:val="003E74F3"/>
    <w:rsid w:val="003F0597"/>
    <w:rsid w:val="003F0C22"/>
    <w:rsid w:val="003F10FE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6F6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0CBB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0F36"/>
    <w:rsid w:val="004316B5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37248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99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44AB"/>
    <w:rsid w:val="004C5286"/>
    <w:rsid w:val="004C5B6A"/>
    <w:rsid w:val="004C6999"/>
    <w:rsid w:val="004C6F36"/>
    <w:rsid w:val="004C73FF"/>
    <w:rsid w:val="004D072A"/>
    <w:rsid w:val="004D0A02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17A"/>
    <w:rsid w:val="004E085E"/>
    <w:rsid w:val="004E14F1"/>
    <w:rsid w:val="004E22D6"/>
    <w:rsid w:val="004E28BE"/>
    <w:rsid w:val="004E2A8C"/>
    <w:rsid w:val="004E3651"/>
    <w:rsid w:val="004E3F5B"/>
    <w:rsid w:val="004E4001"/>
    <w:rsid w:val="004E400C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C46"/>
    <w:rsid w:val="004F6DD1"/>
    <w:rsid w:val="004F7985"/>
    <w:rsid w:val="00501B3E"/>
    <w:rsid w:val="00501F18"/>
    <w:rsid w:val="00502616"/>
    <w:rsid w:val="00504A35"/>
    <w:rsid w:val="0050639C"/>
    <w:rsid w:val="00507721"/>
    <w:rsid w:val="00507A9F"/>
    <w:rsid w:val="00511BE1"/>
    <w:rsid w:val="005132E9"/>
    <w:rsid w:val="00514047"/>
    <w:rsid w:val="005147CD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25768"/>
    <w:rsid w:val="00526822"/>
    <w:rsid w:val="005301CB"/>
    <w:rsid w:val="005302BA"/>
    <w:rsid w:val="0053137E"/>
    <w:rsid w:val="00532438"/>
    <w:rsid w:val="005329EE"/>
    <w:rsid w:val="0053442E"/>
    <w:rsid w:val="00534726"/>
    <w:rsid w:val="00534DA7"/>
    <w:rsid w:val="0053592D"/>
    <w:rsid w:val="00535BE0"/>
    <w:rsid w:val="0053624B"/>
    <w:rsid w:val="005363E8"/>
    <w:rsid w:val="00536E8D"/>
    <w:rsid w:val="0054019A"/>
    <w:rsid w:val="00540349"/>
    <w:rsid w:val="00541087"/>
    <w:rsid w:val="00541BFD"/>
    <w:rsid w:val="00542FCB"/>
    <w:rsid w:val="00543524"/>
    <w:rsid w:val="005438C1"/>
    <w:rsid w:val="005440F3"/>
    <w:rsid w:val="00544FFF"/>
    <w:rsid w:val="00545E8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5D38"/>
    <w:rsid w:val="00556B8A"/>
    <w:rsid w:val="00560745"/>
    <w:rsid w:val="00560BE3"/>
    <w:rsid w:val="005616AD"/>
    <w:rsid w:val="00561D52"/>
    <w:rsid w:val="00562773"/>
    <w:rsid w:val="005631E4"/>
    <w:rsid w:val="00563A18"/>
    <w:rsid w:val="00563F31"/>
    <w:rsid w:val="005655C5"/>
    <w:rsid w:val="00566CB7"/>
    <w:rsid w:val="00566DD8"/>
    <w:rsid w:val="00567372"/>
    <w:rsid w:val="0056747B"/>
    <w:rsid w:val="0057086E"/>
    <w:rsid w:val="00571036"/>
    <w:rsid w:val="00571C29"/>
    <w:rsid w:val="0057351B"/>
    <w:rsid w:val="00577C3C"/>
    <w:rsid w:val="00580DDC"/>
    <w:rsid w:val="0058110A"/>
    <w:rsid w:val="0058320B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4D75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5B5B"/>
    <w:rsid w:val="005C6096"/>
    <w:rsid w:val="005C6912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6BFF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2BE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253A"/>
    <w:rsid w:val="006531B7"/>
    <w:rsid w:val="00653799"/>
    <w:rsid w:val="006539B9"/>
    <w:rsid w:val="00654011"/>
    <w:rsid w:val="00654B28"/>
    <w:rsid w:val="00654E58"/>
    <w:rsid w:val="00655B9D"/>
    <w:rsid w:val="006560CF"/>
    <w:rsid w:val="0065699C"/>
    <w:rsid w:val="006570F9"/>
    <w:rsid w:val="00657C22"/>
    <w:rsid w:val="00660AEF"/>
    <w:rsid w:val="006618DE"/>
    <w:rsid w:val="0066194D"/>
    <w:rsid w:val="006619AE"/>
    <w:rsid w:val="006655D4"/>
    <w:rsid w:val="006661BB"/>
    <w:rsid w:val="00666C6B"/>
    <w:rsid w:val="006678F2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338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318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B7F3F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609"/>
    <w:rsid w:val="006E1771"/>
    <w:rsid w:val="006E2102"/>
    <w:rsid w:val="006E217D"/>
    <w:rsid w:val="006E274A"/>
    <w:rsid w:val="006E3C43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1E0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0065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C0"/>
    <w:rsid w:val="007806F5"/>
    <w:rsid w:val="00780934"/>
    <w:rsid w:val="00780B73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18B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A44"/>
    <w:rsid w:val="007A3DBA"/>
    <w:rsid w:val="007A504A"/>
    <w:rsid w:val="007A5AF5"/>
    <w:rsid w:val="007A5CCA"/>
    <w:rsid w:val="007A6067"/>
    <w:rsid w:val="007A63AB"/>
    <w:rsid w:val="007A7D10"/>
    <w:rsid w:val="007B105A"/>
    <w:rsid w:val="007B18EC"/>
    <w:rsid w:val="007B1AAD"/>
    <w:rsid w:val="007B1DBE"/>
    <w:rsid w:val="007B1DC0"/>
    <w:rsid w:val="007B2035"/>
    <w:rsid w:val="007B24C1"/>
    <w:rsid w:val="007B25FC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51D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0C21"/>
    <w:rsid w:val="007E1613"/>
    <w:rsid w:val="007E221A"/>
    <w:rsid w:val="007E23A5"/>
    <w:rsid w:val="007E23F5"/>
    <w:rsid w:val="007E3505"/>
    <w:rsid w:val="007E38ED"/>
    <w:rsid w:val="007E400E"/>
    <w:rsid w:val="007E4876"/>
    <w:rsid w:val="007E4E4E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4A43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174B6"/>
    <w:rsid w:val="008200A2"/>
    <w:rsid w:val="00820935"/>
    <w:rsid w:val="00821A89"/>
    <w:rsid w:val="00821AE5"/>
    <w:rsid w:val="00822F2D"/>
    <w:rsid w:val="0082352C"/>
    <w:rsid w:val="008240B0"/>
    <w:rsid w:val="00824836"/>
    <w:rsid w:val="00824DB8"/>
    <w:rsid w:val="008258CC"/>
    <w:rsid w:val="00825F47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615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565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880"/>
    <w:rsid w:val="00854FFE"/>
    <w:rsid w:val="00856973"/>
    <w:rsid w:val="00856B8A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33B"/>
    <w:rsid w:val="008634FF"/>
    <w:rsid w:val="00865AC5"/>
    <w:rsid w:val="00865C4F"/>
    <w:rsid w:val="00867429"/>
    <w:rsid w:val="008721C9"/>
    <w:rsid w:val="008728CE"/>
    <w:rsid w:val="00872B3F"/>
    <w:rsid w:val="00872D8F"/>
    <w:rsid w:val="00874067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2CF8"/>
    <w:rsid w:val="00883170"/>
    <w:rsid w:val="008840E8"/>
    <w:rsid w:val="008845A6"/>
    <w:rsid w:val="00884C47"/>
    <w:rsid w:val="00885D09"/>
    <w:rsid w:val="0089086E"/>
    <w:rsid w:val="00890E94"/>
    <w:rsid w:val="0089176E"/>
    <w:rsid w:val="00891B03"/>
    <w:rsid w:val="00892CCE"/>
    <w:rsid w:val="00892D82"/>
    <w:rsid w:val="00893149"/>
    <w:rsid w:val="008932F5"/>
    <w:rsid w:val="00893D5E"/>
    <w:rsid w:val="00895937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4C5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15B9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01F1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17F8B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277F"/>
    <w:rsid w:val="00943320"/>
    <w:rsid w:val="00943540"/>
    <w:rsid w:val="00946028"/>
    <w:rsid w:val="009466D9"/>
    <w:rsid w:val="00946E41"/>
    <w:rsid w:val="00946F64"/>
    <w:rsid w:val="00947178"/>
    <w:rsid w:val="00950544"/>
    <w:rsid w:val="0095171B"/>
    <w:rsid w:val="0095198D"/>
    <w:rsid w:val="00952A3B"/>
    <w:rsid w:val="00952B46"/>
    <w:rsid w:val="00952C2F"/>
    <w:rsid w:val="0095351B"/>
    <w:rsid w:val="00954070"/>
    <w:rsid w:val="0095415A"/>
    <w:rsid w:val="00955B69"/>
    <w:rsid w:val="0095621E"/>
    <w:rsid w:val="0095668F"/>
    <w:rsid w:val="009567A6"/>
    <w:rsid w:val="00957B81"/>
    <w:rsid w:val="009601EE"/>
    <w:rsid w:val="0096250D"/>
    <w:rsid w:val="009630FB"/>
    <w:rsid w:val="009631F6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2F97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2CC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1610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0A4"/>
    <w:rsid w:val="009E7639"/>
    <w:rsid w:val="009F0B9A"/>
    <w:rsid w:val="009F1238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6F2B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08FC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C44"/>
    <w:rsid w:val="00A33F68"/>
    <w:rsid w:val="00A35033"/>
    <w:rsid w:val="00A357FA"/>
    <w:rsid w:val="00A36245"/>
    <w:rsid w:val="00A36DE9"/>
    <w:rsid w:val="00A376C5"/>
    <w:rsid w:val="00A400ED"/>
    <w:rsid w:val="00A404BF"/>
    <w:rsid w:val="00A40BAE"/>
    <w:rsid w:val="00A4174F"/>
    <w:rsid w:val="00A42B9E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57F36"/>
    <w:rsid w:val="00A60822"/>
    <w:rsid w:val="00A613F0"/>
    <w:rsid w:val="00A61970"/>
    <w:rsid w:val="00A61C96"/>
    <w:rsid w:val="00A620E5"/>
    <w:rsid w:val="00A641F8"/>
    <w:rsid w:val="00A66C95"/>
    <w:rsid w:val="00A671FD"/>
    <w:rsid w:val="00A675F3"/>
    <w:rsid w:val="00A67811"/>
    <w:rsid w:val="00A72274"/>
    <w:rsid w:val="00A722AE"/>
    <w:rsid w:val="00A724D0"/>
    <w:rsid w:val="00A7263C"/>
    <w:rsid w:val="00A72694"/>
    <w:rsid w:val="00A734E7"/>
    <w:rsid w:val="00A74F8D"/>
    <w:rsid w:val="00A7540C"/>
    <w:rsid w:val="00A7616E"/>
    <w:rsid w:val="00A76754"/>
    <w:rsid w:val="00A76D07"/>
    <w:rsid w:val="00A80218"/>
    <w:rsid w:val="00A80580"/>
    <w:rsid w:val="00A80A5A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3560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3AC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AF73EC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EC2"/>
    <w:rsid w:val="00B15162"/>
    <w:rsid w:val="00B15177"/>
    <w:rsid w:val="00B154FE"/>
    <w:rsid w:val="00B161E4"/>
    <w:rsid w:val="00B16BD5"/>
    <w:rsid w:val="00B16C00"/>
    <w:rsid w:val="00B179D8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AD0"/>
    <w:rsid w:val="00B33BA0"/>
    <w:rsid w:val="00B33D98"/>
    <w:rsid w:val="00B34F57"/>
    <w:rsid w:val="00B352BA"/>
    <w:rsid w:val="00B35579"/>
    <w:rsid w:val="00B357A5"/>
    <w:rsid w:val="00B35DB3"/>
    <w:rsid w:val="00B36042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46CA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0FB1"/>
    <w:rsid w:val="00B72484"/>
    <w:rsid w:val="00B726DD"/>
    <w:rsid w:val="00B72A90"/>
    <w:rsid w:val="00B73385"/>
    <w:rsid w:val="00B73A63"/>
    <w:rsid w:val="00B741C5"/>
    <w:rsid w:val="00B752DB"/>
    <w:rsid w:val="00B758A3"/>
    <w:rsid w:val="00B7600D"/>
    <w:rsid w:val="00B8166D"/>
    <w:rsid w:val="00B81BCC"/>
    <w:rsid w:val="00B82458"/>
    <w:rsid w:val="00B824E0"/>
    <w:rsid w:val="00B842C9"/>
    <w:rsid w:val="00B8462C"/>
    <w:rsid w:val="00B86002"/>
    <w:rsid w:val="00B878E8"/>
    <w:rsid w:val="00B87995"/>
    <w:rsid w:val="00B87E89"/>
    <w:rsid w:val="00B9149F"/>
    <w:rsid w:val="00B92642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4FD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8E8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16C8"/>
    <w:rsid w:val="00C01520"/>
    <w:rsid w:val="00C015AD"/>
    <w:rsid w:val="00C01F44"/>
    <w:rsid w:val="00C01FAE"/>
    <w:rsid w:val="00C02218"/>
    <w:rsid w:val="00C0269A"/>
    <w:rsid w:val="00C051D7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3F2A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343"/>
    <w:rsid w:val="00C306F7"/>
    <w:rsid w:val="00C30F95"/>
    <w:rsid w:val="00C31E68"/>
    <w:rsid w:val="00C32A7A"/>
    <w:rsid w:val="00C34A86"/>
    <w:rsid w:val="00C34B75"/>
    <w:rsid w:val="00C35E6B"/>
    <w:rsid w:val="00C36746"/>
    <w:rsid w:val="00C36F22"/>
    <w:rsid w:val="00C4251D"/>
    <w:rsid w:val="00C43D1A"/>
    <w:rsid w:val="00C44885"/>
    <w:rsid w:val="00C46139"/>
    <w:rsid w:val="00C46932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269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5AD"/>
    <w:rsid w:val="00C759C8"/>
    <w:rsid w:val="00C76CF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85A"/>
    <w:rsid w:val="00CB0FFF"/>
    <w:rsid w:val="00CB1825"/>
    <w:rsid w:val="00CB2786"/>
    <w:rsid w:val="00CB3579"/>
    <w:rsid w:val="00CC00C1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DE0"/>
    <w:rsid w:val="00CC5E17"/>
    <w:rsid w:val="00CC646C"/>
    <w:rsid w:val="00CC6AC4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E7AFD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AB3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69E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5F0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0A"/>
    <w:rsid w:val="00D608C3"/>
    <w:rsid w:val="00D60AA0"/>
    <w:rsid w:val="00D62D9C"/>
    <w:rsid w:val="00D63C4C"/>
    <w:rsid w:val="00D64E0B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0E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647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07A1"/>
    <w:rsid w:val="00DB161C"/>
    <w:rsid w:val="00DB1D5D"/>
    <w:rsid w:val="00DB39DD"/>
    <w:rsid w:val="00DB4646"/>
    <w:rsid w:val="00DB4C49"/>
    <w:rsid w:val="00DB4C7B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012B"/>
    <w:rsid w:val="00DF171D"/>
    <w:rsid w:val="00DF1DD2"/>
    <w:rsid w:val="00DF284B"/>
    <w:rsid w:val="00DF2EAE"/>
    <w:rsid w:val="00DF3304"/>
    <w:rsid w:val="00DF3D2A"/>
    <w:rsid w:val="00DF53A3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37475"/>
    <w:rsid w:val="00E4131A"/>
    <w:rsid w:val="00E41D06"/>
    <w:rsid w:val="00E42643"/>
    <w:rsid w:val="00E43356"/>
    <w:rsid w:val="00E4415D"/>
    <w:rsid w:val="00E450EA"/>
    <w:rsid w:val="00E450EB"/>
    <w:rsid w:val="00E462E8"/>
    <w:rsid w:val="00E46300"/>
    <w:rsid w:val="00E4637F"/>
    <w:rsid w:val="00E47BDF"/>
    <w:rsid w:val="00E53967"/>
    <w:rsid w:val="00E54CCB"/>
    <w:rsid w:val="00E54D60"/>
    <w:rsid w:val="00E55790"/>
    <w:rsid w:val="00E56324"/>
    <w:rsid w:val="00E5691E"/>
    <w:rsid w:val="00E56A1F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045E"/>
    <w:rsid w:val="00E72B4D"/>
    <w:rsid w:val="00E72DFC"/>
    <w:rsid w:val="00E7361A"/>
    <w:rsid w:val="00E73B85"/>
    <w:rsid w:val="00E74743"/>
    <w:rsid w:val="00E752C0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616"/>
    <w:rsid w:val="00EA0894"/>
    <w:rsid w:val="00EA09EA"/>
    <w:rsid w:val="00EA1323"/>
    <w:rsid w:val="00EA18DB"/>
    <w:rsid w:val="00EA2F33"/>
    <w:rsid w:val="00EA30D0"/>
    <w:rsid w:val="00EA4465"/>
    <w:rsid w:val="00EA4AFA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190A"/>
    <w:rsid w:val="00EC2682"/>
    <w:rsid w:val="00EC4851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830"/>
    <w:rsid w:val="00EE3D44"/>
    <w:rsid w:val="00EE458A"/>
    <w:rsid w:val="00EE47C7"/>
    <w:rsid w:val="00EE6B64"/>
    <w:rsid w:val="00EF2389"/>
    <w:rsid w:val="00EF372F"/>
    <w:rsid w:val="00EF5064"/>
    <w:rsid w:val="00EF6989"/>
    <w:rsid w:val="00EF7563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27544"/>
    <w:rsid w:val="00F275FC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880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56DB5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6D83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40E"/>
    <w:rsid w:val="00F836F8"/>
    <w:rsid w:val="00F84CDA"/>
    <w:rsid w:val="00F84E9E"/>
    <w:rsid w:val="00F84FEC"/>
    <w:rsid w:val="00F866CC"/>
    <w:rsid w:val="00F870D4"/>
    <w:rsid w:val="00F876F8"/>
    <w:rsid w:val="00F90527"/>
    <w:rsid w:val="00F91D15"/>
    <w:rsid w:val="00F927FF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27175C7F"/>
    <w:rsid w:val="3919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87011"/>
  <w15:docId w15:val="{74904A54-2599-4246-A4D5-A306385CD5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SimSun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3505"/>
    <w:rPr>
      <w:rFonts w:ascii="Arial" w:hAnsi="Arial" w:eastAsia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E3505"/>
    <w:pPr>
      <w:keepNext/>
      <w:numPr>
        <w:numId w:val="5"/>
      </w:numPr>
      <w:spacing w:before="24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E3505"/>
    <w:pPr>
      <w:keepNext/>
      <w:keepLines/>
      <w:numPr>
        <w:ilvl w:val="1"/>
        <w:numId w:val="5"/>
      </w:numPr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E3505"/>
    <w:pPr>
      <w:keepNext/>
      <w:keepLines/>
      <w:numPr>
        <w:ilvl w:val="2"/>
        <w:numId w:val="5"/>
      </w:numPr>
      <w:spacing w:before="240" w:after="120"/>
      <w:outlineLvl w:val="2"/>
    </w:pPr>
    <w:rPr>
      <w:rFonts w:eastAsiaTheme="majorEastAsia" w:cstheme="majorBidi"/>
      <w:i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E350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E350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E3505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E3505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E3505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E3505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7E3505"/>
    <w:rPr>
      <w:rFonts w:ascii="Arial" w:hAnsi="Arial" w:eastAsia="Times New Roman" w:cs="Arial"/>
      <w:b/>
      <w:bCs/>
      <w:kern w:val="32"/>
      <w:sz w:val="28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415BD"/>
    <w:rPr>
      <w:rFonts w:ascii="Tahoma" w:hAnsi="Tahoma" w:eastAsia="Times New Roman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8340E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7E3505"/>
    <w:pPr>
      <w:spacing w:before="360" w:after="360"/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7E3505"/>
    <w:rPr>
      <w:rFonts w:ascii="Arial" w:hAnsi="Arial" w:eastAsiaTheme="majorEastAsia" w:cstheme="majorBidi"/>
      <w:spacing w:val="-10"/>
      <w:kern w:val="28"/>
      <w:sz w:val="40"/>
      <w:szCs w:val="56"/>
      <w:lang w:val="nb-NO"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7E3505"/>
    <w:rPr>
      <w:rFonts w:ascii="Arial" w:hAnsi="Arial" w:eastAsiaTheme="majorEastAsia" w:cstheme="majorBidi"/>
      <w:b/>
      <w:sz w:val="24"/>
      <w:szCs w:val="26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78E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D78E8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D78E8"/>
    <w:rPr>
      <w:rFonts w:ascii="Arial" w:hAnsi="Arial"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78E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D78E8"/>
    <w:rPr>
      <w:rFonts w:ascii="Arial" w:hAnsi="Arial" w:eastAsia="Times New Roman"/>
      <w:b/>
      <w:bCs/>
      <w:lang w:val="nb-NO" w:eastAsia="nb-NO"/>
    </w:rPr>
  </w:style>
  <w:style w:type="paragraph" w:styleId="Ingenmellomrom">
    <w:name w:val="No Spacing"/>
    <w:uiPriority w:val="1"/>
    <w:qFormat/>
    <w:rsid w:val="004C73FF"/>
    <w:rPr>
      <w:rFonts w:ascii="Arial" w:hAnsi="Arial" w:eastAsia="Times New Roman"/>
      <w:szCs w:val="24"/>
      <w:lang w:val="nb-NO"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7E3505"/>
    <w:rPr>
      <w:rFonts w:ascii="Arial" w:hAnsi="Arial" w:eastAsiaTheme="majorEastAsia" w:cstheme="majorBidi"/>
      <w:i/>
      <w:sz w:val="24"/>
      <w:szCs w:val="24"/>
      <w:lang w:val="nb-NO" w:eastAsia="nb-NO"/>
    </w:rPr>
  </w:style>
  <w:style w:type="paragraph" w:styleId="Revisjon">
    <w:name w:val="Revision"/>
    <w:hidden/>
    <w:uiPriority w:val="99"/>
    <w:semiHidden/>
    <w:rsid w:val="00353E6C"/>
    <w:rPr>
      <w:rFonts w:ascii="Arial" w:hAnsi="Arial" w:eastAsia="Times New Roman"/>
      <w:szCs w:val="24"/>
      <w:lang w:val="nb-NO"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E3505"/>
    <w:rPr>
      <w:rFonts w:asciiTheme="majorHAnsi" w:hAnsiTheme="majorHAnsi" w:eastAsiaTheme="majorEastAsia" w:cstheme="majorBidi"/>
      <w:i/>
      <w:iCs/>
      <w:color w:val="365F91" w:themeColor="accent1" w:themeShade="BF"/>
      <w:szCs w:val="24"/>
      <w:lang w:val="nb-NO"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7E3505"/>
    <w:rPr>
      <w:rFonts w:asciiTheme="majorHAnsi" w:hAnsiTheme="majorHAnsi" w:eastAsiaTheme="majorEastAsia" w:cstheme="majorBidi"/>
      <w:color w:val="365F91" w:themeColor="accent1" w:themeShade="BF"/>
      <w:szCs w:val="24"/>
      <w:lang w:val="nb-NO"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E3505"/>
    <w:rPr>
      <w:rFonts w:asciiTheme="majorHAnsi" w:hAnsiTheme="majorHAnsi" w:eastAsiaTheme="majorEastAsia" w:cstheme="majorBidi"/>
      <w:color w:val="243F60" w:themeColor="accent1" w:themeShade="7F"/>
      <w:szCs w:val="24"/>
      <w:lang w:val="nb-NO"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E3505"/>
    <w:rPr>
      <w:rFonts w:asciiTheme="majorHAnsi" w:hAnsiTheme="majorHAnsi" w:eastAsiaTheme="majorEastAsia" w:cstheme="majorBidi"/>
      <w:i/>
      <w:iCs/>
      <w:color w:val="243F60" w:themeColor="accent1" w:themeShade="7F"/>
      <w:szCs w:val="24"/>
      <w:lang w:val="nb-NO"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E3505"/>
    <w:rPr>
      <w:rFonts w:asciiTheme="majorHAnsi" w:hAnsiTheme="majorHAnsi" w:eastAsiaTheme="majorEastAsia" w:cstheme="majorBidi"/>
      <w:color w:val="272727" w:themeColor="text1" w:themeTint="D8"/>
      <w:sz w:val="21"/>
      <w:szCs w:val="21"/>
      <w:lang w:val="nb-NO"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E3505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0" ma:contentTypeDescription="Opprett et nytt dokument." ma:contentTypeScope="" ma:versionID="86cae3bf5f80b107f859afe26b9d25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57193-2342-4547-917B-9B4D547BC8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54D762-B859-49C6-8E39-26001889089C}"/>
</file>

<file path=customXml/itemProps3.xml><?xml version="1.0" encoding="utf-8"?>
<ds:datastoreItem xmlns:ds="http://schemas.openxmlformats.org/officeDocument/2006/customXml" ds:itemID="{ADF1D691-E6DD-4097-8390-BB09F6BF14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91A3EF-4A6C-4A63-BB5B-80D37A12C66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Del 1_Vedlegg 1_Mal Tilbudsbrev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Løkken, Steinar</dc:creator>
  <cp:keywords/>
  <cp:lastModifiedBy>Christine Wetzel</cp:lastModifiedBy>
  <cp:revision>22</cp:revision>
  <dcterms:created xsi:type="dcterms:W3CDTF">2024-04-22T23:10:00Z</dcterms:created>
  <dcterms:modified xsi:type="dcterms:W3CDTF">2026-02-04T14:26:17Z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